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C5BEC" w14:textId="77777777" w:rsidR="00B4723E" w:rsidRDefault="00B4723E" w:rsidP="00B472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FULLER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2D2F22D6" w14:textId="77777777" w:rsidR="00B4723E" w:rsidRPr="00F86AFB" w:rsidRDefault="00B4723E" w:rsidP="00B472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Groom.</w:t>
      </w:r>
    </w:p>
    <w:p w14:paraId="045824C4" w14:textId="77777777" w:rsidR="00B4723E" w:rsidRDefault="00B4723E" w:rsidP="00B4723E">
      <w:pPr>
        <w:pStyle w:val="NoSpacing"/>
        <w:rPr>
          <w:rFonts w:cs="Times New Roman"/>
          <w:szCs w:val="24"/>
        </w:rPr>
      </w:pPr>
    </w:p>
    <w:p w14:paraId="44872F72" w14:textId="77777777" w:rsidR="00B4723E" w:rsidRDefault="00B4723E" w:rsidP="00B4723E">
      <w:pPr>
        <w:pStyle w:val="NoSpacing"/>
        <w:rPr>
          <w:rFonts w:cs="Times New Roman"/>
          <w:szCs w:val="24"/>
        </w:rPr>
      </w:pPr>
    </w:p>
    <w:p w14:paraId="113403C1" w14:textId="77777777" w:rsidR="00B4723E" w:rsidRDefault="00B4723E" w:rsidP="00B472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Jan.1467</w:t>
      </w:r>
      <w:r>
        <w:rPr>
          <w:rFonts w:cs="Times New Roman"/>
          <w:szCs w:val="24"/>
        </w:rPr>
        <w:tab/>
        <w:t>He was a member of the household of Sir John Howard(q.v.) in London.</w:t>
      </w:r>
    </w:p>
    <w:p w14:paraId="1380C6B4" w14:textId="77777777" w:rsidR="00B4723E" w:rsidRDefault="00B4723E" w:rsidP="00B472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4E5394B9" w14:textId="77777777" w:rsidR="00B4723E" w:rsidRDefault="00B4723E" w:rsidP="00B4723E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xlii</w:t>
      </w:r>
      <w:proofErr w:type="spellEnd"/>
      <w:r>
        <w:rPr>
          <w:rFonts w:cs="Times New Roman"/>
          <w:szCs w:val="24"/>
        </w:rPr>
        <w:t>)</w:t>
      </w:r>
    </w:p>
    <w:p w14:paraId="777D52EC" w14:textId="77777777" w:rsidR="00B4723E" w:rsidRDefault="00B4723E" w:rsidP="00B4723E">
      <w:pPr>
        <w:pStyle w:val="NoSpacing"/>
        <w:rPr>
          <w:rFonts w:cs="Times New Roman"/>
          <w:szCs w:val="24"/>
        </w:rPr>
      </w:pPr>
    </w:p>
    <w:p w14:paraId="1DE32026" w14:textId="77777777" w:rsidR="00B4723E" w:rsidRDefault="00B4723E" w:rsidP="00B4723E">
      <w:pPr>
        <w:pStyle w:val="NoSpacing"/>
        <w:rPr>
          <w:rFonts w:cs="Times New Roman"/>
          <w:szCs w:val="24"/>
        </w:rPr>
      </w:pPr>
    </w:p>
    <w:p w14:paraId="2D550163" w14:textId="77777777" w:rsidR="00B4723E" w:rsidRDefault="00B4723E" w:rsidP="00B472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2024</w:t>
      </w:r>
    </w:p>
    <w:p w14:paraId="038F959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9DC6C" w14:textId="77777777" w:rsidR="00B4723E" w:rsidRDefault="00B4723E" w:rsidP="009139A6">
      <w:r>
        <w:separator/>
      </w:r>
    </w:p>
  </w:endnote>
  <w:endnote w:type="continuationSeparator" w:id="0">
    <w:p w14:paraId="3DF994B3" w14:textId="77777777" w:rsidR="00B4723E" w:rsidRDefault="00B472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957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47C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2ED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F4CD2" w14:textId="77777777" w:rsidR="00B4723E" w:rsidRDefault="00B4723E" w:rsidP="009139A6">
      <w:r>
        <w:separator/>
      </w:r>
    </w:p>
  </w:footnote>
  <w:footnote w:type="continuationSeparator" w:id="0">
    <w:p w14:paraId="68CC96E3" w14:textId="77777777" w:rsidR="00B4723E" w:rsidRDefault="00B472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33C7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0AF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5F53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23E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4723E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0AC9B"/>
  <w15:chartTrackingRefBased/>
  <w15:docId w15:val="{A72A0F19-65A3-42A9-9A08-2CC26B0F3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2024-04-28T14:38:00Z</dcterms:created>
  <dcterms:modified xsi:type="dcterms:W3CDTF">2024-04-28T14:38:00Z</dcterms:modified>
</cp:coreProperties>
</file>